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6BAAC16" w14:textId="77777777" w:rsidR="004C5239" w:rsidRDefault="004C5239" w:rsidP="004C5239">
      <w:pPr>
        <w:pStyle w:val="NoSpacing"/>
      </w:pPr>
      <w:r>
        <w:rPr>
          <w:u w:val="single"/>
        </w:rPr>
        <w:t>Sir George DARELL</w:t>
      </w:r>
      <w:r>
        <w:t xml:space="preserve">    </w:t>
      </w:r>
      <w:proofErr w:type="gramStart"/>
      <w:r>
        <w:t xml:space="preserve">   (</w:t>
      </w:r>
      <w:proofErr w:type="gramEnd"/>
      <w:r>
        <w:t>d.ca.1486)</w:t>
      </w:r>
    </w:p>
    <w:p w14:paraId="2268AE0C" w14:textId="77777777" w:rsidR="004C5239" w:rsidRDefault="004C5239" w:rsidP="004C5239">
      <w:pPr>
        <w:pStyle w:val="NoSpacing"/>
      </w:pPr>
    </w:p>
    <w:p w14:paraId="24E9C4F9" w14:textId="77777777" w:rsidR="004C5239" w:rsidRDefault="004C5239" w:rsidP="004C5239">
      <w:pPr>
        <w:pStyle w:val="NoSpacing"/>
      </w:pPr>
    </w:p>
    <w:p w14:paraId="37364A4B" w14:textId="77777777" w:rsidR="004C5239" w:rsidRDefault="004C5239" w:rsidP="004C5239">
      <w:pPr>
        <w:pStyle w:val="NoSpacing"/>
      </w:pPr>
      <w:r>
        <w:t>12 Feb.1486</w:t>
      </w:r>
      <w:r>
        <w:tab/>
        <w:t xml:space="preserve">Writ of diem </w:t>
      </w:r>
      <w:proofErr w:type="spellStart"/>
      <w:r>
        <w:t>clausit</w:t>
      </w:r>
      <w:proofErr w:type="spellEnd"/>
      <w:r>
        <w:t xml:space="preserve"> extremum to the Escheator of Yorkshire.</w:t>
      </w:r>
    </w:p>
    <w:p w14:paraId="38CCDDD0" w14:textId="77777777" w:rsidR="004C5239" w:rsidRDefault="004C5239" w:rsidP="004C5239">
      <w:pPr>
        <w:pStyle w:val="NoSpacing"/>
      </w:pPr>
      <w:r>
        <w:tab/>
      </w:r>
      <w:r>
        <w:tab/>
        <w:t>(C.F.R. 1485-1509 p.5)</w:t>
      </w:r>
    </w:p>
    <w:p w14:paraId="266641BE" w14:textId="77777777" w:rsidR="004C5239" w:rsidRDefault="004C5239" w:rsidP="004C5239">
      <w:pPr>
        <w:pStyle w:val="NoSpacing"/>
      </w:pPr>
    </w:p>
    <w:p w14:paraId="3BF4CCF2" w14:textId="77777777" w:rsidR="004C5239" w:rsidRDefault="004C5239" w:rsidP="004C5239">
      <w:pPr>
        <w:pStyle w:val="NoSpacing"/>
      </w:pPr>
    </w:p>
    <w:p w14:paraId="39673F39" w14:textId="77777777" w:rsidR="004C5239" w:rsidRDefault="004C5239" w:rsidP="004C5239">
      <w:pPr>
        <w:pStyle w:val="NoSpacing"/>
      </w:pPr>
      <w:r>
        <w:t>17 October 2024</w:t>
      </w:r>
    </w:p>
    <w:p w14:paraId="0322D576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FE79040" w14:textId="77777777" w:rsidR="004C5239" w:rsidRDefault="004C5239" w:rsidP="009139A6">
      <w:r>
        <w:separator/>
      </w:r>
    </w:p>
  </w:endnote>
  <w:endnote w:type="continuationSeparator" w:id="0">
    <w:p w14:paraId="2457B7FE" w14:textId="77777777" w:rsidR="004C5239" w:rsidRDefault="004C5239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F4908FA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339CEDB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82E36C2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03E592A" w14:textId="77777777" w:rsidR="004C5239" w:rsidRDefault="004C5239" w:rsidP="009139A6">
      <w:r>
        <w:separator/>
      </w:r>
    </w:p>
  </w:footnote>
  <w:footnote w:type="continuationSeparator" w:id="0">
    <w:p w14:paraId="728603CD" w14:textId="77777777" w:rsidR="004C5239" w:rsidRDefault="004C5239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D37D2DF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1A9880F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B8DA0B4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5239"/>
    <w:rsid w:val="000666E0"/>
    <w:rsid w:val="002510B7"/>
    <w:rsid w:val="00270799"/>
    <w:rsid w:val="00426115"/>
    <w:rsid w:val="004C5239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483854"/>
  <w15:chartTrackingRefBased/>
  <w15:docId w15:val="{5A54EE9A-2211-418A-BB13-DD91DF91FD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23</Words>
  <Characters>132</Characters>
  <Application>Microsoft Office Word</Application>
  <DocSecurity>0</DocSecurity>
  <Lines>1</Lines>
  <Paragraphs>1</Paragraphs>
  <ScaleCrop>false</ScaleCrop>
  <Company/>
  <LinksUpToDate>false</LinksUpToDate>
  <CharactersWithSpaces>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2024-10-20T20:20:00Z</dcterms:created>
  <dcterms:modified xsi:type="dcterms:W3CDTF">2024-10-20T20:21:00Z</dcterms:modified>
</cp:coreProperties>
</file>